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ACEE2" w14:textId="7214862F" w:rsidR="007402B8" w:rsidRDefault="007402B8" w:rsidP="007402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D423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R4-240</w:t>
      </w:r>
      <w:r w:rsidR="00F10BCF">
        <w:rPr>
          <w:rFonts w:ascii="Arial" w:eastAsiaTheme="minorEastAsia" w:hAnsi="Arial" w:cs="Arial"/>
          <w:b/>
          <w:sz w:val="24"/>
          <w:szCs w:val="24"/>
          <w:lang w:eastAsia="zh-CN"/>
        </w:rPr>
        <w:t>6019</w:t>
      </w:r>
    </w:p>
    <w:p w14:paraId="50FFA64B" w14:textId="77777777" w:rsidR="007402B8" w:rsidRDefault="007402B8" w:rsidP="007402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Changsha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China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15 – 19 Apr.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</w:p>
    <w:p w14:paraId="06449619" w14:textId="77777777" w:rsidR="000814F8" w:rsidRDefault="000814F8" w:rsidP="007402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15F6E987" w14:textId="2CCBC783" w:rsidR="004F2EE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3E0E9D">
        <w:rPr>
          <w:rFonts w:ascii="Arial" w:hAnsi="Arial" w:cs="Arial"/>
          <w:b/>
          <w:sz w:val="22"/>
        </w:rPr>
        <w:t xml:space="preserve">Title: </w:t>
      </w:r>
      <w:r w:rsidRPr="003E0E9D">
        <w:rPr>
          <w:rFonts w:ascii="Arial" w:hAnsi="Arial" w:cs="Arial"/>
          <w:b/>
          <w:sz w:val="22"/>
        </w:rPr>
        <w:tab/>
      </w:r>
      <w:r w:rsidR="00315151" w:rsidRPr="00315151">
        <w:rPr>
          <w:rFonts w:ascii="Arial" w:hAnsi="Arial" w:cs="Arial"/>
          <w:b/>
          <w:sz w:val="22"/>
        </w:rPr>
        <w:t>Way forward on [110</w:t>
      </w:r>
      <w:r w:rsidR="000814F8">
        <w:rPr>
          <w:rFonts w:ascii="Arial" w:hAnsi="Arial" w:cs="Arial"/>
          <w:b/>
          <w:sz w:val="22"/>
        </w:rPr>
        <w:t>bis</w:t>
      </w:r>
      <w:r w:rsidR="00315151" w:rsidRPr="00315151">
        <w:rPr>
          <w:rFonts w:ascii="Arial" w:hAnsi="Arial" w:cs="Arial"/>
          <w:b/>
          <w:sz w:val="22"/>
        </w:rPr>
        <w:t>][3</w:t>
      </w:r>
      <w:r w:rsidR="000814F8">
        <w:rPr>
          <w:rFonts w:ascii="Arial" w:hAnsi="Arial" w:cs="Arial"/>
          <w:b/>
          <w:sz w:val="22"/>
        </w:rPr>
        <w:t>33</w:t>
      </w:r>
      <w:r w:rsidR="00315151" w:rsidRPr="00315151">
        <w:rPr>
          <w:rFonts w:ascii="Arial" w:hAnsi="Arial" w:cs="Arial"/>
          <w:b/>
          <w:sz w:val="22"/>
        </w:rPr>
        <w:t>] NR_DSS_enh</w:t>
      </w:r>
    </w:p>
    <w:p w14:paraId="73AD8CE3" w14:textId="14FA85F2" w:rsidR="00E61455" w:rsidRPr="004F2EE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3E0E9D">
        <w:rPr>
          <w:rFonts w:ascii="Arial" w:hAnsi="Arial" w:cs="Arial"/>
          <w:b/>
          <w:sz w:val="22"/>
        </w:rPr>
        <w:t>Agenda Item:</w:t>
      </w:r>
      <w:r w:rsidRPr="003E0E9D">
        <w:rPr>
          <w:rFonts w:ascii="Arial" w:hAnsi="Arial" w:cs="Arial"/>
          <w:b/>
          <w:sz w:val="22"/>
        </w:rPr>
        <w:tab/>
      </w:r>
      <w:r w:rsidR="000814F8">
        <w:rPr>
          <w:rFonts w:ascii="Arial" w:hAnsi="Arial" w:cs="Arial"/>
          <w:b/>
          <w:sz w:val="22"/>
        </w:rPr>
        <w:t>6</w:t>
      </w:r>
      <w:r w:rsidR="00B16560" w:rsidRPr="003E0E9D">
        <w:rPr>
          <w:rFonts w:ascii="Arial" w:hAnsi="Arial" w:cs="Arial"/>
          <w:b/>
          <w:sz w:val="22"/>
        </w:rPr>
        <w:t>.</w:t>
      </w:r>
      <w:r w:rsidR="00315151">
        <w:rPr>
          <w:rFonts w:ascii="Arial" w:hAnsi="Arial" w:cs="Arial"/>
          <w:b/>
          <w:sz w:val="22"/>
        </w:rPr>
        <w:t>2</w:t>
      </w:r>
      <w:r w:rsidR="000814F8">
        <w:rPr>
          <w:rFonts w:ascii="Arial" w:hAnsi="Arial" w:cs="Arial"/>
          <w:b/>
          <w:sz w:val="22"/>
        </w:rPr>
        <w:t>5</w:t>
      </w:r>
      <w:r w:rsidR="00B16560" w:rsidRPr="003E0E9D">
        <w:rPr>
          <w:rFonts w:ascii="Arial" w:hAnsi="Arial" w:cs="Arial"/>
          <w:b/>
          <w:sz w:val="22"/>
        </w:rPr>
        <w:t>.</w:t>
      </w:r>
      <w:r w:rsidR="000814F8">
        <w:rPr>
          <w:rFonts w:ascii="Arial" w:hAnsi="Arial" w:cs="Arial"/>
          <w:b/>
          <w:sz w:val="22"/>
        </w:rPr>
        <w:t>1</w:t>
      </w:r>
    </w:p>
    <w:p w14:paraId="6402E503" w14:textId="61E6FB38" w:rsidR="00D84BD0" w:rsidRPr="003E0E9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3E0E9D">
        <w:rPr>
          <w:rFonts w:ascii="Arial" w:hAnsi="Arial" w:cs="Arial"/>
          <w:b/>
          <w:sz w:val="22"/>
        </w:rPr>
        <w:t xml:space="preserve">Source: </w:t>
      </w:r>
      <w:r w:rsidRPr="003E0E9D">
        <w:rPr>
          <w:rFonts w:ascii="Arial" w:hAnsi="Arial" w:cs="Arial"/>
          <w:b/>
          <w:sz w:val="22"/>
        </w:rPr>
        <w:tab/>
      </w:r>
      <w:r w:rsidR="00B16560" w:rsidRPr="003E0E9D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3E0E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E0E9D">
        <w:rPr>
          <w:rFonts w:ascii="Arial" w:hAnsi="Arial" w:cs="Arial"/>
          <w:b/>
          <w:sz w:val="22"/>
        </w:rPr>
        <w:t>Document for:</w:t>
      </w:r>
      <w:r w:rsidRPr="003E0E9D">
        <w:rPr>
          <w:rFonts w:ascii="Arial" w:hAnsi="Arial" w:cs="Arial"/>
          <w:b/>
          <w:sz w:val="22"/>
        </w:rPr>
        <w:tab/>
      </w:r>
      <w:r w:rsidR="00280D59" w:rsidRPr="003E0E9D">
        <w:rPr>
          <w:rFonts w:ascii="Arial" w:hAnsi="Arial" w:cs="Arial"/>
          <w:sz w:val="22"/>
          <w:lang w:eastAsia="zh-CN"/>
        </w:rPr>
        <w:t>Approval</w:t>
      </w:r>
    </w:p>
    <w:p w14:paraId="29EF9E55" w14:textId="38EC9A56" w:rsidR="00163132" w:rsidRPr="003E0E9D" w:rsidRDefault="0050146B" w:rsidP="003E08FC">
      <w:pPr>
        <w:pStyle w:val="Heading1"/>
      </w:pPr>
      <w:r w:rsidRPr="003E0E9D">
        <w:t xml:space="preserve">Topic </w:t>
      </w:r>
      <w:r w:rsidR="00A2452E" w:rsidRPr="003E0E9D">
        <w:t>#</w:t>
      </w:r>
      <w:r w:rsidR="000C531B">
        <w:t>1</w:t>
      </w:r>
      <w:r w:rsidR="00A2452E" w:rsidRPr="003E0E9D">
        <w:t xml:space="preserve">: </w:t>
      </w:r>
      <w:r w:rsidR="008656DC" w:rsidRPr="00593007">
        <w:rPr>
          <w:lang w:val="en-US" w:eastAsia="ja-JP"/>
        </w:rPr>
        <w:t>NR PDCCH reception in symbols with LTE CRS REs</w:t>
      </w:r>
    </w:p>
    <w:p w14:paraId="3E262B0B" w14:textId="77777777" w:rsidR="006A42A1" w:rsidRDefault="006A42A1" w:rsidP="005836E9">
      <w:pPr>
        <w:rPr>
          <w:b/>
          <w:u w:val="single"/>
          <w:lang w:val="en-US" w:eastAsia="ko-KR"/>
        </w:rPr>
      </w:pPr>
    </w:p>
    <w:p w14:paraId="4CCEE0DB" w14:textId="5C59E811" w:rsidR="0070370D" w:rsidRDefault="0070370D" w:rsidP="004578B8">
      <w:pPr>
        <w:overflowPunct/>
        <w:autoSpaceDE/>
        <w:autoSpaceDN/>
        <w:adjustRightInd/>
        <w:spacing w:after="120"/>
        <w:textAlignment w:val="auto"/>
        <w:rPr>
          <w:b/>
          <w:u w:val="single"/>
          <w:lang w:val="en-US" w:eastAsia="ko-KR"/>
        </w:rPr>
      </w:pPr>
      <w:r w:rsidRPr="0070370D">
        <w:rPr>
          <w:b/>
          <w:u w:val="single"/>
          <w:lang w:val="en-US" w:eastAsia="ko-KR"/>
        </w:rPr>
        <w:t>Whether to change the current test case setup</w:t>
      </w:r>
    </w:p>
    <w:p w14:paraId="560CA593" w14:textId="0570A0A1" w:rsidR="004578B8" w:rsidRPr="00715F7A" w:rsidRDefault="00067563" w:rsidP="004578B8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>
        <w:rPr>
          <w:rFonts w:eastAsia="SimSun" w:hint="eastAsia"/>
          <w:b/>
          <w:bCs/>
          <w:szCs w:val="24"/>
          <w:lang w:val="en-US" w:eastAsia="zh-CN"/>
        </w:rPr>
        <w:t>A</w:t>
      </w:r>
      <w:r>
        <w:rPr>
          <w:rFonts w:eastAsia="SimSun"/>
          <w:b/>
          <w:bCs/>
          <w:szCs w:val="24"/>
          <w:lang w:val="en-US" w:eastAsia="zh-CN"/>
        </w:rPr>
        <w:t>greement</w:t>
      </w:r>
      <w:r w:rsidR="00715F7A" w:rsidRPr="00715F7A">
        <w:rPr>
          <w:rFonts w:eastAsia="SimSun"/>
          <w:b/>
          <w:bCs/>
          <w:szCs w:val="24"/>
          <w:lang w:val="en-US" w:eastAsia="zh-CN"/>
        </w:rPr>
        <w:t>:</w:t>
      </w:r>
    </w:p>
    <w:p w14:paraId="005B9FC3" w14:textId="0D83CC23" w:rsidR="004578B8" w:rsidRDefault="00AF4E69" w:rsidP="007E6DB0">
      <w:pPr>
        <w:pStyle w:val="ListParagraph"/>
        <w:numPr>
          <w:ilvl w:val="0"/>
          <w:numId w:val="35"/>
        </w:numPr>
        <w:ind w:firstLineChars="0"/>
      </w:pPr>
      <w:r>
        <w:t>Agreed test cases for requirement</w:t>
      </w:r>
      <w:r w:rsidR="0034018A">
        <w:t>: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4018A" w14:paraId="175B322F" w14:textId="77777777" w:rsidTr="005B66D7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C747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A39F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C069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5816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F299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B0AD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8F34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73C4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F0AF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34018A" w14:paraId="1E1957B4" w14:textId="77777777" w:rsidTr="005B66D7">
        <w:trPr>
          <w:trHeight w:val="1025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E8ED" w14:textId="77777777" w:rsidR="0034018A" w:rsidRDefault="0034018A" w:rsidP="005B66D7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9A3F" w14:textId="77777777" w:rsidR="0034018A" w:rsidRDefault="0034018A" w:rsidP="005B66D7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4E09" w14:textId="77777777" w:rsidR="0034018A" w:rsidRDefault="0034018A" w:rsidP="005B66D7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7F5F" w14:textId="77777777" w:rsidR="0034018A" w:rsidRDefault="0034018A" w:rsidP="005B66D7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19A8" w14:textId="77777777" w:rsidR="0034018A" w:rsidRDefault="0034018A" w:rsidP="005B66D7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1A13" w14:textId="77777777" w:rsidR="0034018A" w:rsidRDefault="0034018A" w:rsidP="005B66D7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0ECA" w14:textId="77777777" w:rsidR="0034018A" w:rsidRDefault="0034018A" w:rsidP="005B66D7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2498" w14:textId="77777777" w:rsidR="0034018A" w:rsidRDefault="0034018A" w:rsidP="005B66D7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7A17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97E8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34018A" w14:paraId="0CB932F0" w14:textId="77777777" w:rsidTr="005B66D7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59D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DFB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6C5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370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A6D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4764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813F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3763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B84B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DB3B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34018A" w14:paraId="049EE500" w14:textId="77777777" w:rsidTr="005B66D7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61F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114C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8E0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322B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876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398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0D6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870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1A3D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674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34018A" w14:paraId="5A6EE934" w14:textId="77777777" w:rsidTr="005B66D7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DC4F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9C17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C95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DBE1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914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525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A754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F0CB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8D31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46D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34018A" w14:paraId="3796E3BE" w14:textId="77777777" w:rsidTr="005B66D7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766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965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4C8C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944A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B76C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6A3A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EB32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283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9204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8FB" w14:textId="77777777" w:rsidR="0034018A" w:rsidRDefault="0034018A" w:rsidP="005B66D7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</w:tbl>
    <w:p w14:paraId="433C479B" w14:textId="2D86F280" w:rsidR="007137B4" w:rsidRDefault="007137B4" w:rsidP="005836E9">
      <w:pPr>
        <w:rPr>
          <w:b/>
          <w:u w:val="single"/>
          <w:lang w:val="en-US" w:eastAsia="ko-KR"/>
        </w:rPr>
      </w:pPr>
    </w:p>
    <w:p w14:paraId="0C68E800" w14:textId="3B851BB2" w:rsidR="00CD5C7E" w:rsidRDefault="00817231" w:rsidP="00CD5C7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Payload</w:t>
      </w:r>
    </w:p>
    <w:p w14:paraId="5E7A8EC1" w14:textId="3758787F" w:rsidR="00CD5C7E" w:rsidRPr="00B935B9" w:rsidRDefault="00325271" w:rsidP="00B74E6E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US" w:eastAsia="zh-CN"/>
        </w:rPr>
      </w:pPr>
      <w:r>
        <w:rPr>
          <w:rFonts w:eastAsia="SimSun"/>
          <w:b/>
          <w:bCs/>
          <w:szCs w:val="24"/>
          <w:lang w:val="en-US" w:eastAsia="zh-CN"/>
        </w:rPr>
        <w:t>Agreement:</w:t>
      </w:r>
    </w:p>
    <w:p w14:paraId="15A85364" w14:textId="39827AFA" w:rsidR="006705D8" w:rsidRDefault="00817231" w:rsidP="00B529F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Remain 39bits for all test cases unless any issue identified.</w:t>
      </w:r>
    </w:p>
    <w:p w14:paraId="7892AD90" w14:textId="77777777" w:rsidR="0065341D" w:rsidRDefault="0065341D" w:rsidP="00F578AF">
      <w:pPr>
        <w:pStyle w:val="B1"/>
        <w:ind w:left="0" w:firstLine="0"/>
        <w:rPr>
          <w:lang w:eastAsia="zh-CN"/>
        </w:rPr>
      </w:pPr>
    </w:p>
    <w:p w14:paraId="77494E7F" w14:textId="32F408D9" w:rsidR="00556AFB" w:rsidRDefault="00556AFB" w:rsidP="004A4D56">
      <w:pPr>
        <w:pStyle w:val="Heading1"/>
        <w:ind w:left="0" w:firstLine="0"/>
        <w:rPr>
          <w:lang w:eastAsia="ja-JP"/>
        </w:rPr>
      </w:pPr>
      <w:proofErr w:type="gramStart"/>
      <w:r>
        <w:rPr>
          <w:lang w:eastAsia="ja-JP"/>
        </w:rPr>
        <w:t>Annex</w:t>
      </w:r>
      <w:r w:rsidR="008D0A78">
        <w:rPr>
          <w:lang w:eastAsia="ja-JP"/>
        </w:rPr>
        <w:t>(</w:t>
      </w:r>
      <w:proofErr w:type="gramEnd"/>
      <w:r w:rsidR="008D0A78">
        <w:rPr>
          <w:lang w:eastAsia="ja-JP"/>
        </w:rPr>
        <w:t>for information)</w:t>
      </w:r>
    </w:p>
    <w:p w14:paraId="31ED6BF2" w14:textId="77777777" w:rsidR="00024463" w:rsidRDefault="00024463" w:rsidP="00024463">
      <w:pPr>
        <w:pStyle w:val="Heading2"/>
      </w:pPr>
      <w:r>
        <w:t>A.1 Simulation assumptions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024463" w:rsidRPr="00593007" w14:paraId="2E54FD70" w14:textId="77777777" w:rsidTr="00DD5DB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2F482" w14:textId="77777777" w:rsidR="00024463" w:rsidRPr="00593007" w:rsidRDefault="00024463" w:rsidP="00DD5DBE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1804" w14:textId="77777777" w:rsidR="00024463" w:rsidRPr="00593007" w:rsidRDefault="00024463" w:rsidP="00DD5DBE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024463" w:rsidRPr="00593007" w14:paraId="180AEFFA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7D12" w14:textId="77777777" w:rsidR="00024463" w:rsidRPr="00593007" w:rsidRDefault="00024463" w:rsidP="00DD5DBE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C4AD" w14:textId="1ED758B5" w:rsidR="00024463" w:rsidRPr="00593007" w:rsidRDefault="00024463" w:rsidP="00DD5DB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FDD/TDD</w:t>
            </w:r>
          </w:p>
        </w:tc>
      </w:tr>
      <w:tr w:rsidR="00024463" w:rsidRPr="00593007" w14:paraId="69ACD431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4F61A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2AB3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024463" w:rsidRPr="00593007" w14:paraId="3405CDC1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53A5D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CBE1B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024463" w:rsidRPr="00593007" w14:paraId="584584F0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32493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F15D6" w14:textId="77777777" w:rsidR="00024463" w:rsidRPr="00593007" w:rsidRDefault="00024463" w:rsidP="00DD5DBE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024463" w:rsidRPr="00593007" w14:paraId="6FC46DE7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9CEFD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6BE03" w14:textId="2231C89B" w:rsidR="00024463" w:rsidRPr="00593007" w:rsidRDefault="00EB4037" w:rsidP="00DD5DBE">
            <w:pPr>
              <w:pStyle w:val="TAC"/>
            </w:pPr>
            <w:r>
              <w:t xml:space="preserve">2x2, </w:t>
            </w:r>
            <w:r w:rsidR="00024463">
              <w:t>2x4, 4x2</w:t>
            </w:r>
          </w:p>
        </w:tc>
      </w:tr>
      <w:tr w:rsidR="00024463" w:rsidRPr="00593007" w14:paraId="0B4D52FD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91793" w14:textId="77777777" w:rsidR="00024463" w:rsidRPr="00593007" w:rsidRDefault="00024463" w:rsidP="00DD5DBE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A4888" w14:textId="77777777" w:rsidR="00024463" w:rsidRPr="00593007" w:rsidRDefault="00024463" w:rsidP="00DD5DBE">
            <w:pPr>
              <w:pStyle w:val="TAC"/>
            </w:pPr>
            <w:r w:rsidRPr="00593007">
              <w:t>4 port CRS</w:t>
            </w:r>
          </w:p>
        </w:tc>
      </w:tr>
      <w:tr w:rsidR="00024463" w:rsidRPr="00593007" w14:paraId="797667D4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75A0" w14:textId="77777777" w:rsidR="00024463" w:rsidRPr="00593007" w:rsidRDefault="00024463" w:rsidP="00DD5DBE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E3A11" w14:textId="77777777" w:rsidR="00024463" w:rsidRPr="00593007" w:rsidRDefault="00024463" w:rsidP="00DD5DBE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024463" w:rsidRPr="00593007" w14:paraId="162EC7A0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A1F0F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663C8" w14:textId="77777777" w:rsidR="00024463" w:rsidRPr="00593007" w:rsidRDefault="00024463" w:rsidP="00DD5DBE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024463" w:rsidRPr="00593007" w14:paraId="07BB8E04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D020B" w14:textId="77777777" w:rsidR="00024463" w:rsidRPr="00593007" w:rsidRDefault="00024463" w:rsidP="00DD5DBE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42D52" w14:textId="77777777" w:rsidR="00024463" w:rsidRPr="00593007" w:rsidRDefault="00024463" w:rsidP="00DD5DBE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024463" w:rsidRPr="00593007" w14:paraId="381021CA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3E028" w14:textId="77777777" w:rsidR="00024463" w:rsidRPr="00593007" w:rsidRDefault="00024463" w:rsidP="00DD5DBE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B3AEA" w14:textId="77777777" w:rsidR="00024463" w:rsidRPr="00593007" w:rsidRDefault="00024463" w:rsidP="00DD5DBE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024463" w:rsidRPr="00593007" w14:paraId="58D827CD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D02BF" w14:textId="77777777" w:rsidR="00024463" w:rsidRPr="00C837A1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F3459" w14:textId="77777777" w:rsidR="00024463" w:rsidRPr="00C837A1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024463" w:rsidRPr="00593007" w14:paraId="1CF9C52B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BCBC5" w14:textId="77777777" w:rsidR="00024463" w:rsidRPr="00C837A1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53EC6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728615A8" w14:textId="77777777" w:rsidR="00024463" w:rsidRPr="00C837A1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024463" w:rsidRPr="00593007" w14:paraId="291C0E05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DD545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B78F4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024463" w:rsidRPr="00593007" w14:paraId="3F39091F" w14:textId="77777777" w:rsidTr="00DD5DB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2A684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AE17B" w14:textId="77777777" w:rsidR="00024463" w:rsidRDefault="00024463" w:rsidP="00DD5DBE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024463" w:rsidRPr="00593007" w14:paraId="71031CCE" w14:textId="77777777" w:rsidTr="00DD5DBE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FB126" w14:textId="77777777" w:rsidR="00024463" w:rsidRDefault="00024463" w:rsidP="00DD5DBE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7CDBABD5" w14:textId="77777777" w:rsidR="00024463" w:rsidRDefault="00024463" w:rsidP="00DD5DBE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125C10F4" w14:textId="77777777" w:rsidR="00024463" w:rsidRPr="003363E7" w:rsidRDefault="00024463" w:rsidP="00DD5DBE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1F750592" w14:textId="77777777" w:rsidR="00024463" w:rsidRDefault="00024463" w:rsidP="00024463"/>
    <w:p w14:paraId="676379E5" w14:textId="77777777" w:rsidR="00024463" w:rsidRDefault="00024463" w:rsidP="00024463"/>
    <w:p w14:paraId="6E482772" w14:textId="77777777" w:rsidR="00024463" w:rsidRDefault="00024463" w:rsidP="00024463"/>
    <w:p w14:paraId="611E37C6" w14:textId="77777777" w:rsidR="00024463" w:rsidRDefault="00024463" w:rsidP="00024463"/>
    <w:p w14:paraId="5F4E8E67" w14:textId="77777777" w:rsidR="00024463" w:rsidRDefault="00024463" w:rsidP="00024463"/>
    <w:p w14:paraId="63B9FFB3" w14:textId="77777777" w:rsidR="00024463" w:rsidRDefault="00024463" w:rsidP="00024463"/>
    <w:p w14:paraId="719360A6" w14:textId="77777777" w:rsidR="00024463" w:rsidRDefault="00024463" w:rsidP="00024463"/>
    <w:p w14:paraId="3DEFAC5A" w14:textId="77777777" w:rsidR="00024463" w:rsidRDefault="00024463" w:rsidP="00024463"/>
    <w:p w14:paraId="2EB3CFD7" w14:textId="77777777" w:rsidR="00024463" w:rsidRDefault="00024463" w:rsidP="00024463"/>
    <w:p w14:paraId="43392819" w14:textId="77777777" w:rsidR="00024463" w:rsidRDefault="00024463" w:rsidP="00024463"/>
    <w:p w14:paraId="02C41B61" w14:textId="77777777" w:rsidR="00024463" w:rsidRDefault="00024463" w:rsidP="00024463"/>
    <w:p w14:paraId="1258B10C" w14:textId="1CA93EA0" w:rsidR="008D0A78" w:rsidRDefault="008D0A78" w:rsidP="008D0A78">
      <w:pPr>
        <w:pStyle w:val="Heading2"/>
      </w:pPr>
      <w:r>
        <w:lastRenderedPageBreak/>
        <w:t xml:space="preserve">A.2 </w:t>
      </w:r>
      <w:r w:rsidR="00262D43">
        <w:t>W</w:t>
      </w:r>
      <w:r>
        <w:t>ork split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5536"/>
        <w:gridCol w:w="3486"/>
      </w:tblGrid>
      <w:tr w:rsidR="007F3E16" w14:paraId="6E61A083" w14:textId="77777777" w:rsidTr="007F3E16">
        <w:tc>
          <w:tcPr>
            <w:tcW w:w="1435" w:type="dxa"/>
          </w:tcPr>
          <w:p w14:paraId="33E805EE" w14:textId="1A604CE2" w:rsidR="007F3E16" w:rsidRDefault="007F3E16" w:rsidP="00F31152">
            <w:r>
              <w:t>Specification</w:t>
            </w:r>
          </w:p>
        </w:tc>
        <w:tc>
          <w:tcPr>
            <w:tcW w:w="5536" w:type="dxa"/>
          </w:tcPr>
          <w:p w14:paraId="67384F01" w14:textId="111F26E1" w:rsidR="007F3E16" w:rsidRDefault="00F85218" w:rsidP="00F31152">
            <w:r>
              <w:t xml:space="preserve">Draft </w:t>
            </w:r>
            <w:r w:rsidR="00A32183">
              <w:t>CR</w:t>
            </w:r>
          </w:p>
        </w:tc>
        <w:tc>
          <w:tcPr>
            <w:tcW w:w="3486" w:type="dxa"/>
          </w:tcPr>
          <w:p w14:paraId="763BC781" w14:textId="15004AAD" w:rsidR="007F3E16" w:rsidRDefault="007F3E16" w:rsidP="00F31152">
            <w:r>
              <w:t>Responsibility</w:t>
            </w:r>
          </w:p>
        </w:tc>
      </w:tr>
      <w:tr w:rsidR="00262D43" w14:paraId="416699E2" w14:textId="77777777" w:rsidTr="007F3E16">
        <w:tc>
          <w:tcPr>
            <w:tcW w:w="1435" w:type="dxa"/>
          </w:tcPr>
          <w:p w14:paraId="3257BD26" w14:textId="71139B4F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6B002282" w14:textId="0BC2ABB7" w:rsidR="00262D43" w:rsidRDefault="00262D43" w:rsidP="00262D43">
            <w:r>
              <w:t>Introduction of PDCCH requirement for DSS enhancement -FDD 2Rx</w:t>
            </w:r>
          </w:p>
        </w:tc>
        <w:tc>
          <w:tcPr>
            <w:tcW w:w="3486" w:type="dxa"/>
          </w:tcPr>
          <w:p w14:paraId="7F38CEE8" w14:textId="1A93F638" w:rsidR="00262D43" w:rsidRDefault="00262D43" w:rsidP="00262D43">
            <w:r>
              <w:t>MTK</w:t>
            </w:r>
          </w:p>
        </w:tc>
      </w:tr>
      <w:tr w:rsidR="00262D43" w14:paraId="4905E72F" w14:textId="77777777" w:rsidTr="007F3E16">
        <w:tc>
          <w:tcPr>
            <w:tcW w:w="1435" w:type="dxa"/>
          </w:tcPr>
          <w:p w14:paraId="182A59D5" w14:textId="19BA47E6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2BC4F4FB" w14:textId="02E299A7" w:rsidR="00262D43" w:rsidRDefault="00262D43" w:rsidP="00262D43">
            <w:r>
              <w:t>Introduction of PDCCH requirement for DSS enhancement -TDD 2Rx</w:t>
            </w:r>
          </w:p>
        </w:tc>
        <w:tc>
          <w:tcPr>
            <w:tcW w:w="3486" w:type="dxa"/>
          </w:tcPr>
          <w:p w14:paraId="3DF7084A" w14:textId="3959875A" w:rsidR="00262D43" w:rsidRDefault="00262D43" w:rsidP="00262D43">
            <w:r>
              <w:t> Apple</w:t>
            </w:r>
          </w:p>
        </w:tc>
      </w:tr>
      <w:tr w:rsidR="00262D43" w14:paraId="632F21F3" w14:textId="77777777" w:rsidTr="007F3E16">
        <w:tc>
          <w:tcPr>
            <w:tcW w:w="1435" w:type="dxa"/>
          </w:tcPr>
          <w:p w14:paraId="0282C9EC" w14:textId="311F5559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6E892006" w14:textId="64975D86" w:rsidR="00262D43" w:rsidRDefault="00262D43" w:rsidP="00262D43">
            <w:r>
              <w:t>Introduction of PDCCH requirement for DSS enhancement -FDD 4Rx</w:t>
            </w:r>
          </w:p>
        </w:tc>
        <w:tc>
          <w:tcPr>
            <w:tcW w:w="3486" w:type="dxa"/>
          </w:tcPr>
          <w:p w14:paraId="1D9E765A" w14:textId="3AAA6CB3" w:rsidR="00262D43" w:rsidRDefault="00262D43" w:rsidP="00262D43">
            <w:r>
              <w:t> Nokia</w:t>
            </w:r>
          </w:p>
        </w:tc>
      </w:tr>
      <w:tr w:rsidR="00262D43" w14:paraId="5A7D2776" w14:textId="77777777" w:rsidTr="007F3E16">
        <w:tc>
          <w:tcPr>
            <w:tcW w:w="1435" w:type="dxa"/>
          </w:tcPr>
          <w:p w14:paraId="0ACAB36A" w14:textId="2B6B4476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1D51B26A" w14:textId="3093823B" w:rsidR="00262D43" w:rsidRDefault="00262D43" w:rsidP="00262D43">
            <w:r>
              <w:t>Introduction of PDCCH requirement for DSS enhancement -TDD 4Rx</w:t>
            </w:r>
          </w:p>
        </w:tc>
        <w:tc>
          <w:tcPr>
            <w:tcW w:w="3486" w:type="dxa"/>
          </w:tcPr>
          <w:p w14:paraId="62365C3B" w14:textId="3718E32C" w:rsidR="00262D43" w:rsidRDefault="00262D43" w:rsidP="00262D43">
            <w:r>
              <w:t> ZTE</w:t>
            </w:r>
          </w:p>
        </w:tc>
      </w:tr>
      <w:tr w:rsidR="00262D43" w14:paraId="5B176A06" w14:textId="77777777" w:rsidTr="007F3E16">
        <w:tc>
          <w:tcPr>
            <w:tcW w:w="1435" w:type="dxa"/>
          </w:tcPr>
          <w:p w14:paraId="4E61E73D" w14:textId="39F05EB9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1CF0FD75" w14:textId="44417848" w:rsidR="00262D43" w:rsidRDefault="00262D43" w:rsidP="00262D43">
            <w:r>
              <w:t>Applicability rule for DSS enhancement demodulation requirement</w:t>
            </w:r>
          </w:p>
        </w:tc>
        <w:tc>
          <w:tcPr>
            <w:tcW w:w="3486" w:type="dxa"/>
          </w:tcPr>
          <w:p w14:paraId="6438335D" w14:textId="5A754412" w:rsidR="00262D43" w:rsidRDefault="00262D43" w:rsidP="00262D43">
            <w:r>
              <w:t xml:space="preserve"> QC</w:t>
            </w:r>
          </w:p>
        </w:tc>
      </w:tr>
      <w:tr w:rsidR="00262D43" w14:paraId="59D0AE09" w14:textId="77777777" w:rsidTr="007F3E16">
        <w:tc>
          <w:tcPr>
            <w:tcW w:w="1435" w:type="dxa"/>
          </w:tcPr>
          <w:p w14:paraId="22365D84" w14:textId="556EC3AF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1AAE5C8F" w14:textId="3117A851" w:rsidR="00262D43" w:rsidRDefault="00262D43" w:rsidP="00262D43">
            <w:r>
              <w:t>Reference measurement channel for DSS enhancement demodulation requirement FDD and TDD</w:t>
            </w:r>
          </w:p>
        </w:tc>
        <w:tc>
          <w:tcPr>
            <w:tcW w:w="3486" w:type="dxa"/>
          </w:tcPr>
          <w:p w14:paraId="2E2197FE" w14:textId="5309D97D" w:rsidR="00262D43" w:rsidRDefault="00262D43" w:rsidP="00262D43">
            <w:r>
              <w:t> Huawei</w:t>
            </w:r>
          </w:p>
        </w:tc>
      </w:tr>
      <w:tr w:rsidR="00262D43" w14:paraId="3876898D" w14:textId="77777777" w:rsidTr="007F3E16">
        <w:tc>
          <w:tcPr>
            <w:tcW w:w="1435" w:type="dxa"/>
          </w:tcPr>
          <w:p w14:paraId="00156C5B" w14:textId="155600AB" w:rsidR="00262D43" w:rsidRDefault="00262D43" w:rsidP="00262D43">
            <w:r>
              <w:t>38.101-4</w:t>
            </w:r>
          </w:p>
        </w:tc>
        <w:tc>
          <w:tcPr>
            <w:tcW w:w="5536" w:type="dxa"/>
          </w:tcPr>
          <w:p w14:paraId="50EA9D2C" w14:textId="292D981E" w:rsidR="00262D43" w:rsidRDefault="00262D43" w:rsidP="00262D43">
            <w:r>
              <w:t>Big draft CR to 38.101-4: Introduction of demodulation requirement for DSS enhancement</w:t>
            </w:r>
          </w:p>
        </w:tc>
        <w:tc>
          <w:tcPr>
            <w:tcW w:w="3486" w:type="dxa"/>
          </w:tcPr>
          <w:p w14:paraId="539C9114" w14:textId="3BE96887" w:rsidR="00262D43" w:rsidRDefault="00262D43" w:rsidP="00262D43">
            <w:r>
              <w:t>Ericsson</w:t>
            </w:r>
          </w:p>
        </w:tc>
      </w:tr>
      <w:tr w:rsidR="00522DBA" w14:paraId="3330FD2D" w14:textId="77777777" w:rsidTr="007F3E16">
        <w:tc>
          <w:tcPr>
            <w:tcW w:w="1435" w:type="dxa"/>
          </w:tcPr>
          <w:p w14:paraId="5F251458" w14:textId="5B5D439E" w:rsidR="00522DBA" w:rsidRDefault="005918E4" w:rsidP="00F31152">
            <w:r>
              <w:t>N/A</w:t>
            </w:r>
          </w:p>
        </w:tc>
        <w:tc>
          <w:tcPr>
            <w:tcW w:w="5536" w:type="dxa"/>
          </w:tcPr>
          <w:p w14:paraId="2C8A5BAC" w14:textId="3E67789B" w:rsidR="00522DBA" w:rsidRDefault="00262D43" w:rsidP="00F31152">
            <w:r>
              <w:t>Simulation resu</w:t>
            </w:r>
            <w:r w:rsidR="005918E4">
              <w:t>lts collection for DSS enhancement demodulation requirement</w:t>
            </w:r>
          </w:p>
        </w:tc>
        <w:tc>
          <w:tcPr>
            <w:tcW w:w="3486" w:type="dxa"/>
          </w:tcPr>
          <w:p w14:paraId="52EB97F2" w14:textId="78BD28F1" w:rsidR="00522DBA" w:rsidRDefault="005918E4" w:rsidP="00F31152">
            <w:r>
              <w:t>Ericsson</w:t>
            </w:r>
          </w:p>
        </w:tc>
      </w:tr>
    </w:tbl>
    <w:p w14:paraId="1DB3F37F" w14:textId="53223941" w:rsidR="0065341D" w:rsidRDefault="0065341D" w:rsidP="00F578AF">
      <w:pPr>
        <w:pStyle w:val="B1"/>
        <w:ind w:left="0" w:firstLine="0"/>
        <w:rPr>
          <w:lang w:eastAsia="zh-CN"/>
        </w:rPr>
      </w:pPr>
    </w:p>
    <w:sectPr w:rsidR="0065341D" w:rsidSect="00D922CA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A5510" w14:textId="77777777" w:rsidR="00900CDA" w:rsidRPr="00A10429" w:rsidRDefault="00900CD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CC25616" w14:textId="77777777" w:rsidR="00900CDA" w:rsidRPr="00A10429" w:rsidRDefault="00900CD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74CB4" w14:textId="77777777" w:rsidR="00900CDA" w:rsidRPr="00A10429" w:rsidRDefault="00900CD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51D6D0D" w14:textId="77777777" w:rsidR="00900CDA" w:rsidRPr="00A10429" w:rsidRDefault="00900CD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0EC5"/>
    <w:multiLevelType w:val="hybridMultilevel"/>
    <w:tmpl w:val="B38E0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96931AD"/>
    <w:multiLevelType w:val="hybridMultilevel"/>
    <w:tmpl w:val="3B0A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B82770"/>
    <w:multiLevelType w:val="hybridMultilevel"/>
    <w:tmpl w:val="A634A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4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8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2032417564">
    <w:abstractNumId w:val="27"/>
  </w:num>
  <w:num w:numId="33" w16cid:durableId="1055084903">
    <w:abstractNumId w:val="7"/>
  </w:num>
  <w:num w:numId="34" w16cid:durableId="1492403486">
    <w:abstractNumId w:val="26"/>
  </w:num>
  <w:num w:numId="35" w16cid:durableId="349335797">
    <w:abstractNumId w:val="23"/>
  </w:num>
  <w:num w:numId="36" w16cid:durableId="2047635296">
    <w:abstractNumId w:val="15"/>
  </w:num>
  <w:num w:numId="37" w16cid:durableId="347757920">
    <w:abstractNumId w:val="0"/>
  </w:num>
  <w:num w:numId="38" w16cid:durableId="55519113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33B"/>
    <w:rsid w:val="00001698"/>
    <w:rsid w:val="00002660"/>
    <w:rsid w:val="0000283E"/>
    <w:rsid w:val="00002AF8"/>
    <w:rsid w:val="000049B1"/>
    <w:rsid w:val="00004B4A"/>
    <w:rsid w:val="00005021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088"/>
    <w:rsid w:val="00023757"/>
    <w:rsid w:val="00023B66"/>
    <w:rsid w:val="0002446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D55"/>
    <w:rsid w:val="00065F75"/>
    <w:rsid w:val="00065F76"/>
    <w:rsid w:val="00066E09"/>
    <w:rsid w:val="00067448"/>
    <w:rsid w:val="00067563"/>
    <w:rsid w:val="0007066C"/>
    <w:rsid w:val="000706B2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744"/>
    <w:rsid w:val="00080C15"/>
    <w:rsid w:val="00081070"/>
    <w:rsid w:val="000814F8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0C0C"/>
    <w:rsid w:val="0009138D"/>
    <w:rsid w:val="0009283F"/>
    <w:rsid w:val="00092847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03A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31B"/>
    <w:rsid w:val="000C5EE6"/>
    <w:rsid w:val="000C6B27"/>
    <w:rsid w:val="000C6E48"/>
    <w:rsid w:val="000C7EB3"/>
    <w:rsid w:val="000D0085"/>
    <w:rsid w:val="000D06D4"/>
    <w:rsid w:val="000D0E9A"/>
    <w:rsid w:val="000D10AB"/>
    <w:rsid w:val="000D115A"/>
    <w:rsid w:val="000D18DF"/>
    <w:rsid w:val="000D1970"/>
    <w:rsid w:val="000D2422"/>
    <w:rsid w:val="000D5118"/>
    <w:rsid w:val="000D5711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3081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5EFC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7B2"/>
    <w:rsid w:val="000F485D"/>
    <w:rsid w:val="000F4A54"/>
    <w:rsid w:val="000F4EC3"/>
    <w:rsid w:val="000F526C"/>
    <w:rsid w:val="000F559D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755"/>
    <w:rsid w:val="00101C27"/>
    <w:rsid w:val="00101D2E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CE0"/>
    <w:rsid w:val="00114FA5"/>
    <w:rsid w:val="001155AC"/>
    <w:rsid w:val="00115CB3"/>
    <w:rsid w:val="00116A2D"/>
    <w:rsid w:val="00116D97"/>
    <w:rsid w:val="0011722B"/>
    <w:rsid w:val="001208B7"/>
    <w:rsid w:val="0012169C"/>
    <w:rsid w:val="00121FF5"/>
    <w:rsid w:val="001233BA"/>
    <w:rsid w:val="00123821"/>
    <w:rsid w:val="00124289"/>
    <w:rsid w:val="00124926"/>
    <w:rsid w:val="00124E13"/>
    <w:rsid w:val="00126CA6"/>
    <w:rsid w:val="001308F6"/>
    <w:rsid w:val="0013169D"/>
    <w:rsid w:val="00132700"/>
    <w:rsid w:val="001327F7"/>
    <w:rsid w:val="0013378D"/>
    <w:rsid w:val="00133D05"/>
    <w:rsid w:val="00136061"/>
    <w:rsid w:val="00136834"/>
    <w:rsid w:val="00136F3D"/>
    <w:rsid w:val="00137982"/>
    <w:rsid w:val="001402F2"/>
    <w:rsid w:val="0014071F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E8B"/>
    <w:rsid w:val="00175B25"/>
    <w:rsid w:val="00176367"/>
    <w:rsid w:val="0017793C"/>
    <w:rsid w:val="001779E7"/>
    <w:rsid w:val="00177CA1"/>
    <w:rsid w:val="00180A37"/>
    <w:rsid w:val="00180A59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D6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9BA"/>
    <w:rsid w:val="001B1F60"/>
    <w:rsid w:val="001B2301"/>
    <w:rsid w:val="001B3849"/>
    <w:rsid w:val="001B39CE"/>
    <w:rsid w:val="001B3C61"/>
    <w:rsid w:val="001B4C1A"/>
    <w:rsid w:val="001B54DB"/>
    <w:rsid w:val="001B5A0D"/>
    <w:rsid w:val="001B6B07"/>
    <w:rsid w:val="001B75C4"/>
    <w:rsid w:val="001B7694"/>
    <w:rsid w:val="001B77B1"/>
    <w:rsid w:val="001C0BCA"/>
    <w:rsid w:val="001C0F6B"/>
    <w:rsid w:val="001C1AED"/>
    <w:rsid w:val="001C1B80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700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A29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413"/>
    <w:rsid w:val="00200D69"/>
    <w:rsid w:val="002013B0"/>
    <w:rsid w:val="002019EC"/>
    <w:rsid w:val="00202016"/>
    <w:rsid w:val="002044F6"/>
    <w:rsid w:val="00204929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A73"/>
    <w:rsid w:val="002173C7"/>
    <w:rsid w:val="00217A80"/>
    <w:rsid w:val="00220546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433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0B4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581"/>
    <w:rsid w:val="00260705"/>
    <w:rsid w:val="00260B80"/>
    <w:rsid w:val="002614AD"/>
    <w:rsid w:val="00261524"/>
    <w:rsid w:val="002615A3"/>
    <w:rsid w:val="00261840"/>
    <w:rsid w:val="00261921"/>
    <w:rsid w:val="0026197E"/>
    <w:rsid w:val="002625BD"/>
    <w:rsid w:val="00262D43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017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F1A"/>
    <w:rsid w:val="0028787D"/>
    <w:rsid w:val="002878A1"/>
    <w:rsid w:val="00290438"/>
    <w:rsid w:val="00290469"/>
    <w:rsid w:val="0029070E"/>
    <w:rsid w:val="00290BF1"/>
    <w:rsid w:val="00291402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C57"/>
    <w:rsid w:val="002A4635"/>
    <w:rsid w:val="002A4CA0"/>
    <w:rsid w:val="002A5EF1"/>
    <w:rsid w:val="002A6695"/>
    <w:rsid w:val="002A6CB5"/>
    <w:rsid w:val="002A6FAE"/>
    <w:rsid w:val="002A71AA"/>
    <w:rsid w:val="002A7450"/>
    <w:rsid w:val="002B03B3"/>
    <w:rsid w:val="002B331D"/>
    <w:rsid w:val="002B3FCC"/>
    <w:rsid w:val="002B4EF5"/>
    <w:rsid w:val="002B58D7"/>
    <w:rsid w:val="002B65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64C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7"/>
    <w:rsid w:val="002D49F9"/>
    <w:rsid w:val="002D506B"/>
    <w:rsid w:val="002D509E"/>
    <w:rsid w:val="002D7916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07F"/>
    <w:rsid w:val="00301F58"/>
    <w:rsid w:val="00302D41"/>
    <w:rsid w:val="003030A0"/>
    <w:rsid w:val="00303292"/>
    <w:rsid w:val="00303979"/>
    <w:rsid w:val="003041DD"/>
    <w:rsid w:val="003050EF"/>
    <w:rsid w:val="00305269"/>
    <w:rsid w:val="00305A3C"/>
    <w:rsid w:val="0030757F"/>
    <w:rsid w:val="00307C43"/>
    <w:rsid w:val="00310AC0"/>
    <w:rsid w:val="00310CAF"/>
    <w:rsid w:val="00310D6F"/>
    <w:rsid w:val="00310D9D"/>
    <w:rsid w:val="00311A03"/>
    <w:rsid w:val="003123E5"/>
    <w:rsid w:val="00312C0E"/>
    <w:rsid w:val="00313AC8"/>
    <w:rsid w:val="003142E0"/>
    <w:rsid w:val="00314346"/>
    <w:rsid w:val="003144A8"/>
    <w:rsid w:val="003147F8"/>
    <w:rsid w:val="00315151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271"/>
    <w:rsid w:val="0032530A"/>
    <w:rsid w:val="003257BC"/>
    <w:rsid w:val="003257C1"/>
    <w:rsid w:val="0032580F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082"/>
    <w:rsid w:val="00333C95"/>
    <w:rsid w:val="00334004"/>
    <w:rsid w:val="003349CB"/>
    <w:rsid w:val="00335508"/>
    <w:rsid w:val="0033553F"/>
    <w:rsid w:val="00336D82"/>
    <w:rsid w:val="003371F4"/>
    <w:rsid w:val="00337698"/>
    <w:rsid w:val="0034001C"/>
    <w:rsid w:val="0034018A"/>
    <w:rsid w:val="003408F4"/>
    <w:rsid w:val="00341411"/>
    <w:rsid w:val="00342FF0"/>
    <w:rsid w:val="0034357C"/>
    <w:rsid w:val="00343E64"/>
    <w:rsid w:val="00346AC1"/>
    <w:rsid w:val="0034792E"/>
    <w:rsid w:val="00347EE4"/>
    <w:rsid w:val="00350027"/>
    <w:rsid w:val="003516D1"/>
    <w:rsid w:val="0035188A"/>
    <w:rsid w:val="00351E6A"/>
    <w:rsid w:val="0035237C"/>
    <w:rsid w:val="003549A1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0D4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1CF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1D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97960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8BE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12D"/>
    <w:rsid w:val="003C421A"/>
    <w:rsid w:val="003C4B33"/>
    <w:rsid w:val="003C63A7"/>
    <w:rsid w:val="003C6ECA"/>
    <w:rsid w:val="003C77D2"/>
    <w:rsid w:val="003D02D5"/>
    <w:rsid w:val="003D040C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E9D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F1D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1CEC"/>
    <w:rsid w:val="0044201A"/>
    <w:rsid w:val="00443217"/>
    <w:rsid w:val="00443676"/>
    <w:rsid w:val="004436DD"/>
    <w:rsid w:val="0044560C"/>
    <w:rsid w:val="004465DF"/>
    <w:rsid w:val="00450E01"/>
    <w:rsid w:val="00451383"/>
    <w:rsid w:val="004521D3"/>
    <w:rsid w:val="0045290C"/>
    <w:rsid w:val="00452EFA"/>
    <w:rsid w:val="00453FC6"/>
    <w:rsid w:val="0045408C"/>
    <w:rsid w:val="00454651"/>
    <w:rsid w:val="00455313"/>
    <w:rsid w:val="00455F92"/>
    <w:rsid w:val="00455FBB"/>
    <w:rsid w:val="00456FE8"/>
    <w:rsid w:val="004578B8"/>
    <w:rsid w:val="0046091E"/>
    <w:rsid w:val="00460A75"/>
    <w:rsid w:val="004623EA"/>
    <w:rsid w:val="00462966"/>
    <w:rsid w:val="00463575"/>
    <w:rsid w:val="004638E8"/>
    <w:rsid w:val="00464878"/>
    <w:rsid w:val="00465DF9"/>
    <w:rsid w:val="0046613E"/>
    <w:rsid w:val="0046627B"/>
    <w:rsid w:val="00466FA5"/>
    <w:rsid w:val="004676C5"/>
    <w:rsid w:val="004677E3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39F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D56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2EC3"/>
    <w:rsid w:val="004B32D9"/>
    <w:rsid w:val="004B3A83"/>
    <w:rsid w:val="004B4CB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3B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EE5"/>
    <w:rsid w:val="004F34CA"/>
    <w:rsid w:val="004F363F"/>
    <w:rsid w:val="004F3F4E"/>
    <w:rsid w:val="004F43A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8D5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DBA"/>
    <w:rsid w:val="0052312D"/>
    <w:rsid w:val="005238E9"/>
    <w:rsid w:val="00525095"/>
    <w:rsid w:val="0052512E"/>
    <w:rsid w:val="0052568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8A2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FB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265"/>
    <w:rsid w:val="005704D0"/>
    <w:rsid w:val="00570C1F"/>
    <w:rsid w:val="0057108A"/>
    <w:rsid w:val="00571420"/>
    <w:rsid w:val="00572227"/>
    <w:rsid w:val="00572B09"/>
    <w:rsid w:val="00573AC2"/>
    <w:rsid w:val="00573DF0"/>
    <w:rsid w:val="0057421F"/>
    <w:rsid w:val="005745C0"/>
    <w:rsid w:val="005746CE"/>
    <w:rsid w:val="00575F8D"/>
    <w:rsid w:val="00576150"/>
    <w:rsid w:val="00577915"/>
    <w:rsid w:val="00577920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6E9"/>
    <w:rsid w:val="00583A10"/>
    <w:rsid w:val="00583AC3"/>
    <w:rsid w:val="00584556"/>
    <w:rsid w:val="00584935"/>
    <w:rsid w:val="00585772"/>
    <w:rsid w:val="0058660C"/>
    <w:rsid w:val="00586CAD"/>
    <w:rsid w:val="00586DE3"/>
    <w:rsid w:val="005872B4"/>
    <w:rsid w:val="005875E0"/>
    <w:rsid w:val="00587872"/>
    <w:rsid w:val="00587BCD"/>
    <w:rsid w:val="00587E2E"/>
    <w:rsid w:val="00587E3D"/>
    <w:rsid w:val="005902E4"/>
    <w:rsid w:val="00590CEE"/>
    <w:rsid w:val="005918E4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48C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67F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00E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9B2"/>
    <w:rsid w:val="00624236"/>
    <w:rsid w:val="0062459B"/>
    <w:rsid w:val="006248A6"/>
    <w:rsid w:val="0062573D"/>
    <w:rsid w:val="00625751"/>
    <w:rsid w:val="00627421"/>
    <w:rsid w:val="00627425"/>
    <w:rsid w:val="006278EE"/>
    <w:rsid w:val="006306BF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AB"/>
    <w:rsid w:val="0063682E"/>
    <w:rsid w:val="0063698C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AF1"/>
    <w:rsid w:val="0064126D"/>
    <w:rsid w:val="00641A36"/>
    <w:rsid w:val="00642984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41D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63C"/>
    <w:rsid w:val="006619E1"/>
    <w:rsid w:val="00662783"/>
    <w:rsid w:val="006629A3"/>
    <w:rsid w:val="00663A4E"/>
    <w:rsid w:val="00664A4A"/>
    <w:rsid w:val="00664CD3"/>
    <w:rsid w:val="00664E34"/>
    <w:rsid w:val="00665910"/>
    <w:rsid w:val="00665D37"/>
    <w:rsid w:val="00665FDC"/>
    <w:rsid w:val="006667DA"/>
    <w:rsid w:val="00666869"/>
    <w:rsid w:val="00670570"/>
    <w:rsid w:val="006705D8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50F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2A1"/>
    <w:rsid w:val="006A44D6"/>
    <w:rsid w:val="006A7060"/>
    <w:rsid w:val="006A72E9"/>
    <w:rsid w:val="006A7CCE"/>
    <w:rsid w:val="006B0917"/>
    <w:rsid w:val="006B1514"/>
    <w:rsid w:val="006B287B"/>
    <w:rsid w:val="006B2D11"/>
    <w:rsid w:val="006B37D6"/>
    <w:rsid w:val="006B37EF"/>
    <w:rsid w:val="006B440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423"/>
    <w:rsid w:val="006F5AD3"/>
    <w:rsid w:val="006F65D6"/>
    <w:rsid w:val="006F6940"/>
    <w:rsid w:val="006F7CFD"/>
    <w:rsid w:val="00701BBB"/>
    <w:rsid w:val="0070370D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7B4"/>
    <w:rsid w:val="00713A69"/>
    <w:rsid w:val="00713E27"/>
    <w:rsid w:val="007141DC"/>
    <w:rsid w:val="00714CE2"/>
    <w:rsid w:val="00714FAF"/>
    <w:rsid w:val="0071572C"/>
    <w:rsid w:val="00715746"/>
    <w:rsid w:val="00715A5B"/>
    <w:rsid w:val="00715F7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077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1FC4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2B8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4D9"/>
    <w:rsid w:val="00753695"/>
    <w:rsid w:val="00753A12"/>
    <w:rsid w:val="0075405B"/>
    <w:rsid w:val="0075490F"/>
    <w:rsid w:val="00754E86"/>
    <w:rsid w:val="00756C39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367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3C5"/>
    <w:rsid w:val="00795711"/>
    <w:rsid w:val="0079637A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B6C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7C8"/>
    <w:rsid w:val="007D421D"/>
    <w:rsid w:val="007D44B6"/>
    <w:rsid w:val="007D46BF"/>
    <w:rsid w:val="007D474D"/>
    <w:rsid w:val="007D51E1"/>
    <w:rsid w:val="007D573E"/>
    <w:rsid w:val="007D660E"/>
    <w:rsid w:val="007D6C4C"/>
    <w:rsid w:val="007D7BE3"/>
    <w:rsid w:val="007E0248"/>
    <w:rsid w:val="007E030D"/>
    <w:rsid w:val="007E045E"/>
    <w:rsid w:val="007E06F7"/>
    <w:rsid w:val="007E1462"/>
    <w:rsid w:val="007E1DF7"/>
    <w:rsid w:val="007E22F1"/>
    <w:rsid w:val="007E28FF"/>
    <w:rsid w:val="007E2EFF"/>
    <w:rsid w:val="007E3F9A"/>
    <w:rsid w:val="007E46B9"/>
    <w:rsid w:val="007E6A5B"/>
    <w:rsid w:val="007E6DB0"/>
    <w:rsid w:val="007E6F6F"/>
    <w:rsid w:val="007F00E1"/>
    <w:rsid w:val="007F074D"/>
    <w:rsid w:val="007F0C30"/>
    <w:rsid w:val="007F1517"/>
    <w:rsid w:val="007F19C1"/>
    <w:rsid w:val="007F212C"/>
    <w:rsid w:val="007F3773"/>
    <w:rsid w:val="007F3B02"/>
    <w:rsid w:val="007F3C9E"/>
    <w:rsid w:val="007F3E16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0D"/>
    <w:rsid w:val="008155B6"/>
    <w:rsid w:val="008157CB"/>
    <w:rsid w:val="00815B1F"/>
    <w:rsid w:val="00815CE3"/>
    <w:rsid w:val="00816DD3"/>
    <w:rsid w:val="00816EB5"/>
    <w:rsid w:val="00817231"/>
    <w:rsid w:val="00820D82"/>
    <w:rsid w:val="00821853"/>
    <w:rsid w:val="008222E4"/>
    <w:rsid w:val="00822A7C"/>
    <w:rsid w:val="008239D4"/>
    <w:rsid w:val="008239F8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A3B"/>
    <w:rsid w:val="00865512"/>
    <w:rsid w:val="008656D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068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04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ACF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085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091"/>
    <w:rsid w:val="008C56E6"/>
    <w:rsid w:val="008C5B5C"/>
    <w:rsid w:val="008C5E15"/>
    <w:rsid w:val="008C5FF6"/>
    <w:rsid w:val="008C6918"/>
    <w:rsid w:val="008C7E6C"/>
    <w:rsid w:val="008D0556"/>
    <w:rsid w:val="008D0A78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227"/>
    <w:rsid w:val="008E1607"/>
    <w:rsid w:val="008E2D4A"/>
    <w:rsid w:val="008E3F61"/>
    <w:rsid w:val="008E4272"/>
    <w:rsid w:val="008E46C8"/>
    <w:rsid w:val="008E4DF2"/>
    <w:rsid w:val="008E5133"/>
    <w:rsid w:val="008E519F"/>
    <w:rsid w:val="008E5296"/>
    <w:rsid w:val="008E61DF"/>
    <w:rsid w:val="008E63A8"/>
    <w:rsid w:val="008E6438"/>
    <w:rsid w:val="008E78BA"/>
    <w:rsid w:val="008F0A33"/>
    <w:rsid w:val="008F1A24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CDA"/>
    <w:rsid w:val="009018E5"/>
    <w:rsid w:val="00902927"/>
    <w:rsid w:val="00902D50"/>
    <w:rsid w:val="00903940"/>
    <w:rsid w:val="00903A60"/>
    <w:rsid w:val="00904095"/>
    <w:rsid w:val="009049F1"/>
    <w:rsid w:val="00904D54"/>
    <w:rsid w:val="0090527F"/>
    <w:rsid w:val="00906705"/>
    <w:rsid w:val="00906A6B"/>
    <w:rsid w:val="00910A50"/>
    <w:rsid w:val="00911A69"/>
    <w:rsid w:val="0091248D"/>
    <w:rsid w:val="00912B35"/>
    <w:rsid w:val="00913094"/>
    <w:rsid w:val="00913558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1D3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466"/>
    <w:rsid w:val="00951C64"/>
    <w:rsid w:val="00951D0F"/>
    <w:rsid w:val="00951E51"/>
    <w:rsid w:val="009526C5"/>
    <w:rsid w:val="00952B46"/>
    <w:rsid w:val="00952E63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57EFC"/>
    <w:rsid w:val="00960102"/>
    <w:rsid w:val="009601ED"/>
    <w:rsid w:val="00960964"/>
    <w:rsid w:val="00960FFB"/>
    <w:rsid w:val="009622D7"/>
    <w:rsid w:val="009624AA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0FE3"/>
    <w:rsid w:val="009719DF"/>
    <w:rsid w:val="00974949"/>
    <w:rsid w:val="0097535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1D00"/>
    <w:rsid w:val="00992CAD"/>
    <w:rsid w:val="00993FA6"/>
    <w:rsid w:val="00994002"/>
    <w:rsid w:val="00995A15"/>
    <w:rsid w:val="0099623D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0E18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2D3"/>
    <w:rsid w:val="009F2CFC"/>
    <w:rsid w:val="009F3252"/>
    <w:rsid w:val="009F3B10"/>
    <w:rsid w:val="009F4713"/>
    <w:rsid w:val="009F4EAC"/>
    <w:rsid w:val="009F5CA9"/>
    <w:rsid w:val="009F5F46"/>
    <w:rsid w:val="009F6164"/>
    <w:rsid w:val="009F6286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3B"/>
    <w:rsid w:val="00A07B54"/>
    <w:rsid w:val="00A07C41"/>
    <w:rsid w:val="00A07C6A"/>
    <w:rsid w:val="00A10B6D"/>
    <w:rsid w:val="00A10F8E"/>
    <w:rsid w:val="00A11BE4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A5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2E"/>
    <w:rsid w:val="00A25E14"/>
    <w:rsid w:val="00A260F4"/>
    <w:rsid w:val="00A275FC"/>
    <w:rsid w:val="00A27712"/>
    <w:rsid w:val="00A30842"/>
    <w:rsid w:val="00A30ACE"/>
    <w:rsid w:val="00A313FD"/>
    <w:rsid w:val="00A32183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A5E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A2F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1DEA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3D9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378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719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4E69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780"/>
    <w:rsid w:val="00B13FBD"/>
    <w:rsid w:val="00B145B6"/>
    <w:rsid w:val="00B14B09"/>
    <w:rsid w:val="00B14E65"/>
    <w:rsid w:val="00B153D0"/>
    <w:rsid w:val="00B15450"/>
    <w:rsid w:val="00B15DE2"/>
    <w:rsid w:val="00B15E3C"/>
    <w:rsid w:val="00B16560"/>
    <w:rsid w:val="00B17B43"/>
    <w:rsid w:val="00B21230"/>
    <w:rsid w:val="00B22105"/>
    <w:rsid w:val="00B225AA"/>
    <w:rsid w:val="00B22EBA"/>
    <w:rsid w:val="00B240B1"/>
    <w:rsid w:val="00B2492B"/>
    <w:rsid w:val="00B25BA3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30F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9F5"/>
    <w:rsid w:val="00B54F5B"/>
    <w:rsid w:val="00B555DF"/>
    <w:rsid w:val="00B557B6"/>
    <w:rsid w:val="00B55E3B"/>
    <w:rsid w:val="00B5693D"/>
    <w:rsid w:val="00B575C0"/>
    <w:rsid w:val="00B578B2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1C32"/>
    <w:rsid w:val="00B72163"/>
    <w:rsid w:val="00B72E34"/>
    <w:rsid w:val="00B73662"/>
    <w:rsid w:val="00B74A57"/>
    <w:rsid w:val="00B74E6E"/>
    <w:rsid w:val="00B775F0"/>
    <w:rsid w:val="00B7784C"/>
    <w:rsid w:val="00B77C7D"/>
    <w:rsid w:val="00B80136"/>
    <w:rsid w:val="00B80407"/>
    <w:rsid w:val="00B80921"/>
    <w:rsid w:val="00B80E17"/>
    <w:rsid w:val="00B81220"/>
    <w:rsid w:val="00B813C3"/>
    <w:rsid w:val="00B82549"/>
    <w:rsid w:val="00B826FE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5B9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920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2A0A"/>
    <w:rsid w:val="00BC3618"/>
    <w:rsid w:val="00BC3643"/>
    <w:rsid w:val="00BC3F00"/>
    <w:rsid w:val="00BC4277"/>
    <w:rsid w:val="00BC55D5"/>
    <w:rsid w:val="00BC5C1C"/>
    <w:rsid w:val="00BC6853"/>
    <w:rsid w:val="00BC6B1A"/>
    <w:rsid w:val="00BD0AE1"/>
    <w:rsid w:val="00BD2142"/>
    <w:rsid w:val="00BD2371"/>
    <w:rsid w:val="00BD38CB"/>
    <w:rsid w:val="00BD3B76"/>
    <w:rsid w:val="00BD4DBD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27D"/>
    <w:rsid w:val="00BF3362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27BE2"/>
    <w:rsid w:val="00C30412"/>
    <w:rsid w:val="00C3190E"/>
    <w:rsid w:val="00C323C9"/>
    <w:rsid w:val="00C33D81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92F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303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7C1"/>
    <w:rsid w:val="00C9034A"/>
    <w:rsid w:val="00C90420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E1"/>
    <w:rsid w:val="00CA3062"/>
    <w:rsid w:val="00CA45C4"/>
    <w:rsid w:val="00CA4FED"/>
    <w:rsid w:val="00CA516E"/>
    <w:rsid w:val="00CA55AB"/>
    <w:rsid w:val="00CA5CD6"/>
    <w:rsid w:val="00CA6727"/>
    <w:rsid w:val="00CA75D9"/>
    <w:rsid w:val="00CA770B"/>
    <w:rsid w:val="00CA7991"/>
    <w:rsid w:val="00CA7C6A"/>
    <w:rsid w:val="00CB0A53"/>
    <w:rsid w:val="00CB0ACE"/>
    <w:rsid w:val="00CB1FBD"/>
    <w:rsid w:val="00CB20EB"/>
    <w:rsid w:val="00CB24E5"/>
    <w:rsid w:val="00CB33A3"/>
    <w:rsid w:val="00CB3688"/>
    <w:rsid w:val="00CB38D1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C7E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BF2"/>
    <w:rsid w:val="00CE2763"/>
    <w:rsid w:val="00CE36B1"/>
    <w:rsid w:val="00CE442B"/>
    <w:rsid w:val="00CE5131"/>
    <w:rsid w:val="00CE5314"/>
    <w:rsid w:val="00CE5F94"/>
    <w:rsid w:val="00CE6A25"/>
    <w:rsid w:val="00CE7809"/>
    <w:rsid w:val="00CF013C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8C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D70"/>
    <w:rsid w:val="00D270F9"/>
    <w:rsid w:val="00D27176"/>
    <w:rsid w:val="00D278B0"/>
    <w:rsid w:val="00D3221C"/>
    <w:rsid w:val="00D33280"/>
    <w:rsid w:val="00D34532"/>
    <w:rsid w:val="00D3462D"/>
    <w:rsid w:val="00D34973"/>
    <w:rsid w:val="00D34BE3"/>
    <w:rsid w:val="00D34C95"/>
    <w:rsid w:val="00D34EC4"/>
    <w:rsid w:val="00D35884"/>
    <w:rsid w:val="00D36382"/>
    <w:rsid w:val="00D37412"/>
    <w:rsid w:val="00D414BC"/>
    <w:rsid w:val="00D446C9"/>
    <w:rsid w:val="00D45339"/>
    <w:rsid w:val="00D46BA3"/>
    <w:rsid w:val="00D46EDF"/>
    <w:rsid w:val="00D47A25"/>
    <w:rsid w:val="00D47AEB"/>
    <w:rsid w:val="00D515EE"/>
    <w:rsid w:val="00D525A1"/>
    <w:rsid w:val="00D52A7A"/>
    <w:rsid w:val="00D52F4E"/>
    <w:rsid w:val="00D5312B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A8A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738"/>
    <w:rsid w:val="00D90A5E"/>
    <w:rsid w:val="00D91948"/>
    <w:rsid w:val="00D922CA"/>
    <w:rsid w:val="00D923DB"/>
    <w:rsid w:val="00D9298A"/>
    <w:rsid w:val="00D92FFD"/>
    <w:rsid w:val="00D9390A"/>
    <w:rsid w:val="00D9423E"/>
    <w:rsid w:val="00D94A7E"/>
    <w:rsid w:val="00D9563F"/>
    <w:rsid w:val="00D95896"/>
    <w:rsid w:val="00D95C05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249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C94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E5D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069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5A"/>
    <w:rsid w:val="00DE5CAB"/>
    <w:rsid w:val="00DE5CE7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D3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919"/>
    <w:rsid w:val="00E2242F"/>
    <w:rsid w:val="00E2266E"/>
    <w:rsid w:val="00E22D4D"/>
    <w:rsid w:val="00E23086"/>
    <w:rsid w:val="00E23854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9E9"/>
    <w:rsid w:val="00E316A2"/>
    <w:rsid w:val="00E31999"/>
    <w:rsid w:val="00E33D04"/>
    <w:rsid w:val="00E3422A"/>
    <w:rsid w:val="00E351CB"/>
    <w:rsid w:val="00E35B55"/>
    <w:rsid w:val="00E364E1"/>
    <w:rsid w:val="00E3679B"/>
    <w:rsid w:val="00E36DB5"/>
    <w:rsid w:val="00E36F4D"/>
    <w:rsid w:val="00E37720"/>
    <w:rsid w:val="00E37D09"/>
    <w:rsid w:val="00E37EA5"/>
    <w:rsid w:val="00E40AAD"/>
    <w:rsid w:val="00E429CE"/>
    <w:rsid w:val="00E43E97"/>
    <w:rsid w:val="00E447C5"/>
    <w:rsid w:val="00E44B34"/>
    <w:rsid w:val="00E44BF7"/>
    <w:rsid w:val="00E45504"/>
    <w:rsid w:val="00E457C7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3B0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663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273"/>
    <w:rsid w:val="00EA2868"/>
    <w:rsid w:val="00EA3D2E"/>
    <w:rsid w:val="00EA5C68"/>
    <w:rsid w:val="00EA5D24"/>
    <w:rsid w:val="00EA60C8"/>
    <w:rsid w:val="00EB12DC"/>
    <w:rsid w:val="00EB2E2A"/>
    <w:rsid w:val="00EB36A9"/>
    <w:rsid w:val="00EB3956"/>
    <w:rsid w:val="00EB4037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917"/>
    <w:rsid w:val="00EC6C32"/>
    <w:rsid w:val="00EC70EB"/>
    <w:rsid w:val="00EC7482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2D8"/>
    <w:rsid w:val="00ED48F5"/>
    <w:rsid w:val="00ED4A36"/>
    <w:rsid w:val="00ED4A3A"/>
    <w:rsid w:val="00ED6F08"/>
    <w:rsid w:val="00ED740F"/>
    <w:rsid w:val="00ED74BE"/>
    <w:rsid w:val="00EE0606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F05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BC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CAD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152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76B"/>
    <w:rsid w:val="00F47C1B"/>
    <w:rsid w:val="00F47D27"/>
    <w:rsid w:val="00F5271E"/>
    <w:rsid w:val="00F52B9D"/>
    <w:rsid w:val="00F52C54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8AF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41"/>
    <w:rsid w:val="00F72BE8"/>
    <w:rsid w:val="00F73BB4"/>
    <w:rsid w:val="00F74CA9"/>
    <w:rsid w:val="00F754B1"/>
    <w:rsid w:val="00F767CE"/>
    <w:rsid w:val="00F767EB"/>
    <w:rsid w:val="00F76D51"/>
    <w:rsid w:val="00F76DAD"/>
    <w:rsid w:val="00F76F49"/>
    <w:rsid w:val="00F772AF"/>
    <w:rsid w:val="00F8180E"/>
    <w:rsid w:val="00F82587"/>
    <w:rsid w:val="00F8261E"/>
    <w:rsid w:val="00F82BF9"/>
    <w:rsid w:val="00F83D10"/>
    <w:rsid w:val="00F83DFD"/>
    <w:rsid w:val="00F85218"/>
    <w:rsid w:val="00F856CF"/>
    <w:rsid w:val="00F85C86"/>
    <w:rsid w:val="00F873D2"/>
    <w:rsid w:val="00F87567"/>
    <w:rsid w:val="00F8765D"/>
    <w:rsid w:val="00F90524"/>
    <w:rsid w:val="00F91CCC"/>
    <w:rsid w:val="00F91DB5"/>
    <w:rsid w:val="00F92112"/>
    <w:rsid w:val="00F92553"/>
    <w:rsid w:val="00F92C92"/>
    <w:rsid w:val="00F93043"/>
    <w:rsid w:val="00F9316B"/>
    <w:rsid w:val="00F949CD"/>
    <w:rsid w:val="00F95CBC"/>
    <w:rsid w:val="00F96968"/>
    <w:rsid w:val="00FA00EE"/>
    <w:rsid w:val="00FA050B"/>
    <w:rsid w:val="00FA0C92"/>
    <w:rsid w:val="00FA2099"/>
    <w:rsid w:val="00FA23B2"/>
    <w:rsid w:val="00FA2E80"/>
    <w:rsid w:val="00FA30F1"/>
    <w:rsid w:val="00FA3323"/>
    <w:rsid w:val="00FA351D"/>
    <w:rsid w:val="00FA378B"/>
    <w:rsid w:val="00FA3E25"/>
    <w:rsid w:val="00FA40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05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 단,목록,列出段落,列表段落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uiPriority w:val="34"/>
    <w:qFormat/>
    <w:locked/>
    <w:rsid w:val="004B4CBB"/>
    <w:rPr>
      <w:rFonts w:ascii="Times New Roman" w:hAnsi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904D54"/>
    <w:rPr>
      <w:rFonts w:ascii="Times New Roman" w:eastAsia="Times New Roman" w:hAnsi="Times New Roman"/>
    </w:rPr>
  </w:style>
  <w:style w:type="paragraph" w:customStyle="1" w:styleId="1proposal">
    <w:name w:val="缩进1proposal"/>
    <w:basedOn w:val="ListParagraph"/>
    <w:link w:val="1proposalChar"/>
    <w:qFormat/>
    <w:rsid w:val="0032580F"/>
    <w:pPr>
      <w:widowControl w:val="0"/>
      <w:numPr>
        <w:numId w:val="36"/>
      </w:numPr>
      <w:overflowPunct/>
      <w:spacing w:after="50"/>
      <w:ind w:left="0" w:firstLineChars="0"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2580F"/>
    <w:rPr>
      <w:rFonts w:ascii="Times" w:eastAsia="Microsoft YaHei" w:hAnsi="Times"/>
      <w:b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17" ma:contentTypeDescription="Create a new document." ma:contentTypeScope="" ma:versionID="404c0c3d2de454012669cefad30d564c">
  <xsd:schema xmlns:xsd="http://www.w3.org/2001/XMLSchema" xmlns:xs="http://www.w3.org/2001/XMLSchema" xmlns:p="http://schemas.microsoft.com/office/2006/metadata/properties" xmlns:ns2="86b2df28-e2b6-44c3-9f8c-7adf76a1da3d" xmlns:ns3="47d8ea12-73e7-4560-98d3-dcbdd959fd4c" xmlns:ns4="d8762117-8292-4133-b1c7-eab5c6487cfd" targetNamespace="http://schemas.microsoft.com/office/2006/metadata/properties" ma:root="true" ma:fieldsID="61868a665073133575698748b4d95911" ns2:_="" ns3:_="" ns4:_="">
    <xsd:import namespace="86b2df28-e2b6-44c3-9f8c-7adf76a1da3d"/>
    <xsd:import namespace="47d8ea12-73e7-4560-98d3-dcbdd959fd4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8ea12-73e7-4560-98d3-dcbdd959fd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2c8ff27-480e-460d-ba84-ae399cffdb02}" ma:internalName="TaxCatchAll" ma:showField="CatchAllData" ma:web="47d8ea12-73e7-4560-98d3-dcbdd959f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853F41-7CDE-4D47-A425-914A1FFABE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701B7-6260-4A66-AE5D-93EC3E1BF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47d8ea12-73e7-4560-98d3-dcbdd959fd4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1284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jiakai.shi@ericsson.com</dc:creator>
  <cp:keywords/>
  <cp:lastModifiedBy>Jiakai Shi - E</cp:lastModifiedBy>
  <cp:revision>247</cp:revision>
  <dcterms:created xsi:type="dcterms:W3CDTF">2023-05-25T01:56:00Z</dcterms:created>
  <dcterms:modified xsi:type="dcterms:W3CDTF">2024-04-19T01:19:00Z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